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ABDD1" w14:textId="77777777" w:rsidR="006B6BAE" w:rsidRDefault="006B6BAE" w:rsidP="006B6BAE">
      <w:pPr>
        <w:jc w:val="both"/>
      </w:pPr>
      <w:r>
        <w:t>Aqui começa o texto.</w:t>
      </w:r>
    </w:p>
    <w:p w14:paraId="35840042" w14:textId="77777777" w:rsidR="006B6BAE" w:rsidRPr="00EE6274" w:rsidRDefault="006B6BAE" w:rsidP="00EE6274"/>
    <w:sectPr w:rsidR="006B6BAE" w:rsidRPr="00EE6274" w:rsidSect="00515785">
      <w:headerReference w:type="default" r:id="rId8"/>
      <w:footerReference w:type="default" r:id="rId9"/>
      <w:pgSz w:w="11900" w:h="16840"/>
      <w:pgMar w:top="2836" w:right="1800" w:bottom="1985" w:left="180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3BF5F" w14:textId="77777777" w:rsidR="009B632C" w:rsidRDefault="009B632C" w:rsidP="000F0EB6">
      <w:r>
        <w:separator/>
      </w:r>
    </w:p>
  </w:endnote>
  <w:endnote w:type="continuationSeparator" w:id="0">
    <w:p w14:paraId="40A0D9AB" w14:textId="77777777" w:rsidR="009B632C" w:rsidRDefault="009B632C" w:rsidP="000F0E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DengXian Light"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notTrueType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165C90" w14:textId="77777777" w:rsidR="000F0EB6" w:rsidRDefault="00D363C3">
    <w:pPr>
      <w:pStyle w:val="Footer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641007E" wp14:editId="6124C911">
              <wp:simplePos x="0" y="0"/>
              <wp:positionH relativeFrom="column">
                <wp:posOffset>-329565</wp:posOffset>
              </wp:positionH>
              <wp:positionV relativeFrom="paragraph">
                <wp:posOffset>-568869</wp:posOffset>
              </wp:positionV>
              <wp:extent cx="3848100" cy="826135"/>
              <wp:effectExtent l="0" t="0" r="0" b="0"/>
              <wp:wrapNone/>
              <wp:docPr id="8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48100" cy="826135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99075C4" w14:textId="77777777" w:rsidR="00F458FA" w:rsidRDefault="00F458FA" w:rsidP="00F458FA">
                          <w:pPr>
                            <w:pStyle w:val="Footer"/>
                            <w:rPr>
                              <w:color w:val="40404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404040"/>
                              <w:sz w:val="20"/>
                              <w:szCs w:val="20"/>
                            </w:rPr>
                            <w:t>Cidade Alta</w:t>
                          </w:r>
                        </w:p>
                        <w:p w14:paraId="06029C00" w14:textId="77777777" w:rsidR="00F458FA" w:rsidRPr="000F0EB6" w:rsidRDefault="00F458FA" w:rsidP="00F458FA">
                          <w:pPr>
                            <w:pStyle w:val="Footer"/>
                            <w:rPr>
                              <w:color w:val="404040"/>
                              <w:sz w:val="20"/>
                              <w:szCs w:val="20"/>
                            </w:rPr>
                          </w:pPr>
                          <w:r>
                            <w:rPr>
                              <w:color w:val="404040"/>
                              <w:sz w:val="20"/>
                              <w:szCs w:val="20"/>
                            </w:rPr>
                            <w:t>Palácio Presidencial</w:t>
                          </w:r>
                        </w:p>
                        <w:p w14:paraId="2D275D87" w14:textId="77777777" w:rsidR="00F458FA" w:rsidRPr="000F0EB6" w:rsidRDefault="00F458FA" w:rsidP="00F458FA">
                          <w:pPr>
                            <w:tabs>
                              <w:tab w:val="left" w:pos="566"/>
                              <w:tab w:val="left" w:pos="1133"/>
                              <w:tab w:val="left" w:pos="1700"/>
                              <w:tab w:val="left" w:pos="2267"/>
                              <w:tab w:val="left" w:pos="2834"/>
                              <w:tab w:val="left" w:pos="3401"/>
                              <w:tab w:val="left" w:pos="3968"/>
                              <w:tab w:val="left" w:pos="4535"/>
                              <w:tab w:val="left" w:pos="5102"/>
                              <w:tab w:val="left" w:pos="5669"/>
                              <w:tab w:val="left" w:pos="6236"/>
                              <w:tab w:val="left" w:pos="6803"/>
                            </w:tabs>
                            <w:autoSpaceDE w:val="0"/>
                            <w:autoSpaceDN w:val="0"/>
                            <w:adjustRightInd w:val="0"/>
                            <w:rPr>
                              <w:rFonts w:cs="Helvetica"/>
                              <w:color w:val="40404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Helvetica"/>
                              <w:color w:val="404040"/>
                              <w:sz w:val="20"/>
                              <w:szCs w:val="20"/>
                            </w:rPr>
                            <w:t>Rua 17 de Setembro, nº 2</w:t>
                          </w:r>
                        </w:p>
                        <w:p w14:paraId="5A3BE05A" w14:textId="77777777" w:rsidR="00F458FA" w:rsidRPr="000F0EB6" w:rsidRDefault="00F458FA" w:rsidP="00F458FA">
                          <w:pPr>
                            <w:tabs>
                              <w:tab w:val="left" w:pos="566"/>
                              <w:tab w:val="left" w:pos="1133"/>
                              <w:tab w:val="left" w:pos="1700"/>
                              <w:tab w:val="left" w:pos="2267"/>
                              <w:tab w:val="left" w:pos="2834"/>
                              <w:tab w:val="left" w:pos="3401"/>
                              <w:tab w:val="left" w:pos="3968"/>
                              <w:tab w:val="left" w:pos="4535"/>
                              <w:tab w:val="left" w:pos="5102"/>
                              <w:tab w:val="left" w:pos="5669"/>
                              <w:tab w:val="left" w:pos="6236"/>
                              <w:tab w:val="left" w:pos="6803"/>
                            </w:tabs>
                            <w:autoSpaceDE w:val="0"/>
                            <w:autoSpaceDN w:val="0"/>
                            <w:adjustRightInd w:val="0"/>
                            <w:rPr>
                              <w:rFonts w:cs="Helvetica"/>
                              <w:color w:val="404040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cs="Helvetica"/>
                              <w:color w:val="404040"/>
                              <w:sz w:val="20"/>
                              <w:szCs w:val="20"/>
                            </w:rPr>
                            <w:t>Luanda</w:t>
                          </w:r>
                        </w:p>
                        <w:p w14:paraId="461AD481" w14:textId="77777777" w:rsidR="00F458FA" w:rsidRDefault="00F458FA" w:rsidP="00F458FA">
                          <w:r w:rsidRPr="000F0EB6">
                            <w:rPr>
                              <w:rFonts w:cs="Helvetica"/>
                              <w:color w:val="404040"/>
                              <w:sz w:val="20"/>
                              <w:szCs w:val="20"/>
                              <w:lang w:val="en-GB"/>
                            </w:rPr>
                            <w:t>ANGOLA</w:t>
                          </w:r>
                        </w:p>
                        <w:p w14:paraId="2F2D6657" w14:textId="2806023C" w:rsidR="000F0EB6" w:rsidRDefault="000F0EB6" w:rsidP="000F0EB6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41007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margin-left:-25.95pt;margin-top:-44.8pt;width:303pt;height:65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" fillcolor="white [3212]" stroked="f" strokeweight=".5pt">
              <v:textbox>
                <w:txbxContent>
                  <w:p w14:paraId="099075C4" w14:textId="77777777" w:rsidR="00F458FA" w:rsidRDefault="00F458FA" w:rsidP="00F458FA">
                    <w:pPr>
                      <w:pStyle w:val="Footer"/>
                      <w:rPr>
                        <w:color w:val="404040"/>
                        <w:sz w:val="20"/>
                        <w:szCs w:val="20"/>
                      </w:rPr>
                    </w:pPr>
                    <w:r>
                      <w:rPr>
                        <w:color w:val="404040"/>
                        <w:sz w:val="20"/>
                        <w:szCs w:val="20"/>
                      </w:rPr>
                      <w:t>Cidade Alta</w:t>
                    </w:r>
                  </w:p>
                  <w:p w14:paraId="06029C00" w14:textId="77777777" w:rsidR="00F458FA" w:rsidRPr="000F0EB6" w:rsidRDefault="00F458FA" w:rsidP="00F458FA">
                    <w:pPr>
                      <w:pStyle w:val="Footer"/>
                      <w:rPr>
                        <w:color w:val="404040"/>
                        <w:sz w:val="20"/>
                        <w:szCs w:val="20"/>
                      </w:rPr>
                    </w:pPr>
                    <w:r>
                      <w:rPr>
                        <w:color w:val="404040"/>
                        <w:sz w:val="20"/>
                        <w:szCs w:val="20"/>
                      </w:rPr>
                      <w:t>Palácio Presidencial</w:t>
                    </w:r>
                  </w:p>
                  <w:p w14:paraId="2D275D87" w14:textId="77777777" w:rsidR="00F458FA" w:rsidRPr="000F0EB6" w:rsidRDefault="00F458FA" w:rsidP="00F458FA">
                    <w:pPr>
                      <w:tabs>
                        <w:tab w:val="left" w:pos="566"/>
                        <w:tab w:val="left" w:pos="1133"/>
                        <w:tab w:val="left" w:pos="1700"/>
                        <w:tab w:val="left" w:pos="2267"/>
                        <w:tab w:val="left" w:pos="2834"/>
                        <w:tab w:val="left" w:pos="3401"/>
                        <w:tab w:val="left" w:pos="3968"/>
                        <w:tab w:val="left" w:pos="4535"/>
                        <w:tab w:val="left" w:pos="5102"/>
                        <w:tab w:val="left" w:pos="5669"/>
                        <w:tab w:val="left" w:pos="6236"/>
                        <w:tab w:val="left" w:pos="6803"/>
                      </w:tabs>
                      <w:autoSpaceDE w:val="0"/>
                      <w:autoSpaceDN w:val="0"/>
                      <w:adjustRightInd w:val="0"/>
                      <w:rPr>
                        <w:rFonts w:cs="Helvetica"/>
                        <w:color w:val="404040"/>
                        <w:sz w:val="20"/>
                        <w:szCs w:val="20"/>
                      </w:rPr>
                    </w:pPr>
                    <w:r>
                      <w:rPr>
                        <w:rFonts w:cs="Helvetica"/>
                        <w:color w:val="404040"/>
                        <w:sz w:val="20"/>
                        <w:szCs w:val="20"/>
                      </w:rPr>
                      <w:t>Rua 17 de Setembro, nº 2</w:t>
                    </w:r>
                  </w:p>
                  <w:p w14:paraId="5A3BE05A" w14:textId="77777777" w:rsidR="00F458FA" w:rsidRPr="000F0EB6" w:rsidRDefault="00F458FA" w:rsidP="00F458FA">
                    <w:pPr>
                      <w:tabs>
                        <w:tab w:val="left" w:pos="566"/>
                        <w:tab w:val="left" w:pos="1133"/>
                        <w:tab w:val="left" w:pos="1700"/>
                        <w:tab w:val="left" w:pos="2267"/>
                        <w:tab w:val="left" w:pos="2834"/>
                        <w:tab w:val="left" w:pos="3401"/>
                        <w:tab w:val="left" w:pos="3968"/>
                        <w:tab w:val="left" w:pos="4535"/>
                        <w:tab w:val="left" w:pos="5102"/>
                        <w:tab w:val="left" w:pos="5669"/>
                        <w:tab w:val="left" w:pos="6236"/>
                        <w:tab w:val="left" w:pos="6803"/>
                      </w:tabs>
                      <w:autoSpaceDE w:val="0"/>
                      <w:autoSpaceDN w:val="0"/>
                      <w:adjustRightInd w:val="0"/>
                      <w:rPr>
                        <w:rFonts w:cs="Helvetica"/>
                        <w:color w:val="404040"/>
                        <w:sz w:val="20"/>
                        <w:szCs w:val="20"/>
                      </w:rPr>
                    </w:pPr>
                    <w:r>
                      <w:rPr>
                        <w:rFonts w:cs="Helvetica"/>
                        <w:color w:val="404040"/>
                        <w:sz w:val="20"/>
                        <w:szCs w:val="20"/>
                      </w:rPr>
                      <w:t>Luanda</w:t>
                    </w:r>
                  </w:p>
                  <w:p w14:paraId="461AD481" w14:textId="77777777" w:rsidR="00F458FA" w:rsidRDefault="00F458FA" w:rsidP="00F458FA">
                    <w:r w:rsidRPr="000F0EB6">
                      <w:rPr>
                        <w:rFonts w:cs="Helvetica"/>
                        <w:color w:val="404040"/>
                        <w:sz w:val="20"/>
                        <w:szCs w:val="20"/>
                        <w:lang w:val="en-GB"/>
                      </w:rPr>
                      <w:t>ANGOLA</w:t>
                    </w:r>
                  </w:p>
                  <w:p w14:paraId="2F2D6657" w14:textId="2806023C" w:rsidR="000F0EB6" w:rsidRDefault="000F0EB6" w:rsidP="000F0EB6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2AC27" w14:textId="77777777" w:rsidR="009B632C" w:rsidRDefault="009B632C" w:rsidP="000F0EB6">
      <w:r>
        <w:separator/>
      </w:r>
    </w:p>
  </w:footnote>
  <w:footnote w:type="continuationSeparator" w:id="0">
    <w:p w14:paraId="12D30A42" w14:textId="77777777" w:rsidR="009B632C" w:rsidRDefault="009B632C" w:rsidP="000F0E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9EAF" w14:textId="571B2C24" w:rsidR="000F0EB6" w:rsidRDefault="00515785" w:rsidP="00515785">
    <w:pPr>
      <w:pStyle w:val="Header"/>
      <w:tabs>
        <w:tab w:val="clear" w:pos="4320"/>
        <w:tab w:val="clear" w:pos="8640"/>
        <w:tab w:val="center" w:pos="4150"/>
      </w:tabs>
      <w:ind w:left="-1800"/>
    </w:pPr>
    <w:r>
      <w:rPr>
        <w:noProof/>
      </w:rPr>
      <w:drawing>
        <wp:anchor distT="0" distB="0" distL="114300" distR="114300" simplePos="0" relativeHeight="251658752" behindDoc="1" locked="0" layoutInCell="1" allowOverlap="1" wp14:anchorId="487952F8" wp14:editId="5CB8B4E2">
          <wp:simplePos x="0" y="0"/>
          <wp:positionH relativeFrom="column">
            <wp:posOffset>-1141095</wp:posOffset>
          </wp:positionH>
          <wp:positionV relativeFrom="paragraph">
            <wp:posOffset>0</wp:posOffset>
          </wp:positionV>
          <wp:extent cx="7603200" cy="10746000"/>
          <wp:effectExtent l="0" t="0" r="4445" b="0"/>
          <wp:wrapNone/>
          <wp:docPr id="34919012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49190129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03200" cy="1074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B5C8C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65C71"/>
    <w:multiLevelType w:val="hybridMultilevel"/>
    <w:tmpl w:val="287688FE"/>
    <w:lvl w:ilvl="0" w:tplc="0816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A772DFB"/>
    <w:multiLevelType w:val="hybridMultilevel"/>
    <w:tmpl w:val="58B6A300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702FB"/>
    <w:multiLevelType w:val="hybridMultilevel"/>
    <w:tmpl w:val="54A81906"/>
    <w:lvl w:ilvl="0" w:tplc="0816000D">
      <w:start w:val="1"/>
      <w:numFmt w:val="bullet"/>
      <w:lvlText w:val=""/>
      <w:lvlJc w:val="left"/>
      <w:pPr>
        <w:ind w:left="7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0F1416DD"/>
    <w:multiLevelType w:val="hybridMultilevel"/>
    <w:tmpl w:val="95F8F5E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DE0C7F"/>
    <w:multiLevelType w:val="hybridMultilevel"/>
    <w:tmpl w:val="B84A939E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4F6D6E"/>
    <w:multiLevelType w:val="hybridMultilevel"/>
    <w:tmpl w:val="B68A7834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2765EF"/>
    <w:multiLevelType w:val="hybridMultilevel"/>
    <w:tmpl w:val="8B90B65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832D38"/>
    <w:multiLevelType w:val="hybridMultilevel"/>
    <w:tmpl w:val="1AA2275C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4B19BE"/>
    <w:multiLevelType w:val="multilevel"/>
    <w:tmpl w:val="F4423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41DE1703"/>
    <w:multiLevelType w:val="hybridMultilevel"/>
    <w:tmpl w:val="1AF0EFC0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EA16E9"/>
    <w:multiLevelType w:val="hybridMultilevel"/>
    <w:tmpl w:val="5C4EAAC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517466"/>
    <w:multiLevelType w:val="multilevel"/>
    <w:tmpl w:val="EF2E7A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12" w15:restartNumberingAfterBreak="0">
    <w:nsid w:val="458F449F"/>
    <w:multiLevelType w:val="hybridMultilevel"/>
    <w:tmpl w:val="8E2E124C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C484B"/>
    <w:multiLevelType w:val="hybridMultilevel"/>
    <w:tmpl w:val="6BFADEF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AF5371"/>
    <w:multiLevelType w:val="hybridMultilevel"/>
    <w:tmpl w:val="D0EEB032"/>
    <w:lvl w:ilvl="0" w:tplc="0C000017">
      <w:start w:val="1"/>
      <w:numFmt w:val="lowerLetter"/>
      <w:lvlText w:val="%1)"/>
      <w:lvlJc w:val="left"/>
      <w:pPr>
        <w:ind w:left="720" w:hanging="360"/>
      </w:pPr>
    </w:lvl>
    <w:lvl w:ilvl="1" w:tplc="0C000019" w:tentative="1">
      <w:start w:val="1"/>
      <w:numFmt w:val="lowerLetter"/>
      <w:lvlText w:val="%2."/>
      <w:lvlJc w:val="left"/>
      <w:pPr>
        <w:ind w:left="1440" w:hanging="360"/>
      </w:pPr>
    </w:lvl>
    <w:lvl w:ilvl="2" w:tplc="0C00001B" w:tentative="1">
      <w:start w:val="1"/>
      <w:numFmt w:val="lowerRoman"/>
      <w:lvlText w:val="%3."/>
      <w:lvlJc w:val="right"/>
      <w:pPr>
        <w:ind w:left="2160" w:hanging="180"/>
      </w:pPr>
    </w:lvl>
    <w:lvl w:ilvl="3" w:tplc="0C00000F" w:tentative="1">
      <w:start w:val="1"/>
      <w:numFmt w:val="decimal"/>
      <w:lvlText w:val="%4."/>
      <w:lvlJc w:val="left"/>
      <w:pPr>
        <w:ind w:left="2880" w:hanging="360"/>
      </w:pPr>
    </w:lvl>
    <w:lvl w:ilvl="4" w:tplc="0C000019" w:tentative="1">
      <w:start w:val="1"/>
      <w:numFmt w:val="lowerLetter"/>
      <w:lvlText w:val="%5."/>
      <w:lvlJc w:val="left"/>
      <w:pPr>
        <w:ind w:left="3600" w:hanging="360"/>
      </w:pPr>
    </w:lvl>
    <w:lvl w:ilvl="5" w:tplc="0C00001B" w:tentative="1">
      <w:start w:val="1"/>
      <w:numFmt w:val="lowerRoman"/>
      <w:lvlText w:val="%6."/>
      <w:lvlJc w:val="right"/>
      <w:pPr>
        <w:ind w:left="4320" w:hanging="180"/>
      </w:pPr>
    </w:lvl>
    <w:lvl w:ilvl="6" w:tplc="0C00000F" w:tentative="1">
      <w:start w:val="1"/>
      <w:numFmt w:val="decimal"/>
      <w:lvlText w:val="%7."/>
      <w:lvlJc w:val="left"/>
      <w:pPr>
        <w:ind w:left="5040" w:hanging="360"/>
      </w:pPr>
    </w:lvl>
    <w:lvl w:ilvl="7" w:tplc="0C000019" w:tentative="1">
      <w:start w:val="1"/>
      <w:numFmt w:val="lowerLetter"/>
      <w:lvlText w:val="%8."/>
      <w:lvlJc w:val="left"/>
      <w:pPr>
        <w:ind w:left="5760" w:hanging="360"/>
      </w:pPr>
    </w:lvl>
    <w:lvl w:ilvl="8" w:tplc="0C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0F1E4C"/>
    <w:multiLevelType w:val="hybridMultilevel"/>
    <w:tmpl w:val="E176EF0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A41BE6"/>
    <w:multiLevelType w:val="hybridMultilevel"/>
    <w:tmpl w:val="F92E0F76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7D3999"/>
    <w:multiLevelType w:val="hybridMultilevel"/>
    <w:tmpl w:val="5A54A858"/>
    <w:lvl w:ilvl="0" w:tplc="A2B473F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CA03FD4"/>
    <w:multiLevelType w:val="hybridMultilevel"/>
    <w:tmpl w:val="DDDAB282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1C6DF6"/>
    <w:multiLevelType w:val="hybridMultilevel"/>
    <w:tmpl w:val="7682DA5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AF1544"/>
    <w:multiLevelType w:val="hybridMultilevel"/>
    <w:tmpl w:val="2308502A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60955"/>
    <w:multiLevelType w:val="hybridMultilevel"/>
    <w:tmpl w:val="816A321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542817"/>
    <w:multiLevelType w:val="multilevel"/>
    <w:tmpl w:val="6AD854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C486036"/>
    <w:multiLevelType w:val="hybridMultilevel"/>
    <w:tmpl w:val="13AE6B8C"/>
    <w:lvl w:ilvl="0" w:tplc="4ECEC7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760630"/>
    <w:multiLevelType w:val="hybridMultilevel"/>
    <w:tmpl w:val="01B6E7C4"/>
    <w:lvl w:ilvl="0" w:tplc="0C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702F37"/>
    <w:multiLevelType w:val="hybridMultilevel"/>
    <w:tmpl w:val="2AC88B1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9C741E"/>
    <w:multiLevelType w:val="hybridMultilevel"/>
    <w:tmpl w:val="C8281A5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774641"/>
    <w:multiLevelType w:val="hybridMultilevel"/>
    <w:tmpl w:val="39467DF2"/>
    <w:lvl w:ilvl="0" w:tplc="55621A16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114F32"/>
    <w:multiLevelType w:val="multilevel"/>
    <w:tmpl w:val="954023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276839383">
    <w:abstractNumId w:val="4"/>
  </w:num>
  <w:num w:numId="2" w16cid:durableId="679234377">
    <w:abstractNumId w:val="22"/>
  </w:num>
  <w:num w:numId="3" w16cid:durableId="1695381792">
    <w:abstractNumId w:val="9"/>
  </w:num>
  <w:num w:numId="4" w16cid:durableId="1691642028">
    <w:abstractNumId w:val="17"/>
  </w:num>
  <w:num w:numId="5" w16cid:durableId="486482446">
    <w:abstractNumId w:val="6"/>
  </w:num>
  <w:num w:numId="6" w16cid:durableId="576520674">
    <w:abstractNumId w:val="13"/>
  </w:num>
  <w:num w:numId="7" w16cid:durableId="864254211">
    <w:abstractNumId w:val="21"/>
  </w:num>
  <w:num w:numId="8" w16cid:durableId="560866284">
    <w:abstractNumId w:val="19"/>
  </w:num>
  <w:num w:numId="9" w16cid:durableId="1605847155">
    <w:abstractNumId w:val="25"/>
  </w:num>
  <w:num w:numId="10" w16cid:durableId="932668428">
    <w:abstractNumId w:val="7"/>
  </w:num>
  <w:num w:numId="11" w16cid:durableId="668675438">
    <w:abstractNumId w:val="0"/>
  </w:num>
  <w:num w:numId="12" w16cid:durableId="2129078174">
    <w:abstractNumId w:val="28"/>
  </w:num>
  <w:num w:numId="13" w16cid:durableId="872695177">
    <w:abstractNumId w:val="10"/>
  </w:num>
  <w:num w:numId="14" w16cid:durableId="814644998">
    <w:abstractNumId w:val="12"/>
  </w:num>
  <w:num w:numId="15" w16cid:durableId="32657204">
    <w:abstractNumId w:val="15"/>
  </w:num>
  <w:num w:numId="16" w16cid:durableId="1813326065">
    <w:abstractNumId w:val="1"/>
  </w:num>
  <w:num w:numId="17" w16cid:durableId="615714710">
    <w:abstractNumId w:val="3"/>
  </w:num>
  <w:num w:numId="18" w16cid:durableId="989940970">
    <w:abstractNumId w:val="20"/>
  </w:num>
  <w:num w:numId="19" w16cid:durableId="654577273">
    <w:abstractNumId w:val="18"/>
  </w:num>
  <w:num w:numId="20" w16cid:durableId="93938018">
    <w:abstractNumId w:val="24"/>
  </w:num>
  <w:num w:numId="21" w16cid:durableId="1239947948">
    <w:abstractNumId w:val="5"/>
  </w:num>
  <w:num w:numId="22" w16cid:durableId="891963739">
    <w:abstractNumId w:val="2"/>
  </w:num>
  <w:num w:numId="23" w16cid:durableId="1039620714">
    <w:abstractNumId w:val="23"/>
  </w:num>
  <w:num w:numId="24" w16cid:durableId="331027134">
    <w:abstractNumId w:val="27"/>
  </w:num>
  <w:num w:numId="25" w16cid:durableId="1447386299">
    <w:abstractNumId w:val="11"/>
  </w:num>
  <w:num w:numId="26" w16cid:durableId="2058119336">
    <w:abstractNumId w:val="16"/>
  </w:num>
  <w:num w:numId="27" w16cid:durableId="1974485877">
    <w:abstractNumId w:val="26"/>
  </w:num>
  <w:num w:numId="28" w16cid:durableId="1387870949">
    <w:abstractNumId w:val="8"/>
  </w:num>
  <w:num w:numId="29" w16cid:durableId="112454271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8A"/>
    <w:rsid w:val="000139AE"/>
    <w:rsid w:val="000147F0"/>
    <w:rsid w:val="00022CDD"/>
    <w:rsid w:val="00050F69"/>
    <w:rsid w:val="00066FB6"/>
    <w:rsid w:val="00083B2B"/>
    <w:rsid w:val="000C368B"/>
    <w:rsid w:val="000C5286"/>
    <w:rsid w:val="000D7511"/>
    <w:rsid w:val="000E7409"/>
    <w:rsid w:val="000F0EB6"/>
    <w:rsid w:val="00101674"/>
    <w:rsid w:val="0011657B"/>
    <w:rsid w:val="0015578A"/>
    <w:rsid w:val="001563AE"/>
    <w:rsid w:val="0017436C"/>
    <w:rsid w:val="0017482A"/>
    <w:rsid w:val="0019088C"/>
    <w:rsid w:val="001A44E5"/>
    <w:rsid w:val="001A568C"/>
    <w:rsid w:val="001B151C"/>
    <w:rsid w:val="001B2E28"/>
    <w:rsid w:val="001E4337"/>
    <w:rsid w:val="001E7680"/>
    <w:rsid w:val="00217A22"/>
    <w:rsid w:val="00231596"/>
    <w:rsid w:val="0023225E"/>
    <w:rsid w:val="00256FFB"/>
    <w:rsid w:val="00280A43"/>
    <w:rsid w:val="002A6327"/>
    <w:rsid w:val="002C7B74"/>
    <w:rsid w:val="002E6C83"/>
    <w:rsid w:val="003073E0"/>
    <w:rsid w:val="00376DBE"/>
    <w:rsid w:val="003804B5"/>
    <w:rsid w:val="00384944"/>
    <w:rsid w:val="003C0E4C"/>
    <w:rsid w:val="003F659F"/>
    <w:rsid w:val="004077FA"/>
    <w:rsid w:val="004223B4"/>
    <w:rsid w:val="00487D40"/>
    <w:rsid w:val="004904E8"/>
    <w:rsid w:val="004A3473"/>
    <w:rsid w:val="004A59ED"/>
    <w:rsid w:val="00500125"/>
    <w:rsid w:val="00515785"/>
    <w:rsid w:val="005278F7"/>
    <w:rsid w:val="00552503"/>
    <w:rsid w:val="00570A04"/>
    <w:rsid w:val="00574489"/>
    <w:rsid w:val="00580D7C"/>
    <w:rsid w:val="005A22AC"/>
    <w:rsid w:val="005D3E21"/>
    <w:rsid w:val="0060602E"/>
    <w:rsid w:val="00613A7A"/>
    <w:rsid w:val="006223AC"/>
    <w:rsid w:val="00625148"/>
    <w:rsid w:val="00636BDC"/>
    <w:rsid w:val="00637210"/>
    <w:rsid w:val="00662AE3"/>
    <w:rsid w:val="00670E67"/>
    <w:rsid w:val="00672AAD"/>
    <w:rsid w:val="006776EF"/>
    <w:rsid w:val="00690ABA"/>
    <w:rsid w:val="006B5AEC"/>
    <w:rsid w:val="006B6BAE"/>
    <w:rsid w:val="006C0F1E"/>
    <w:rsid w:val="0072079F"/>
    <w:rsid w:val="007320E3"/>
    <w:rsid w:val="00735837"/>
    <w:rsid w:val="00745D42"/>
    <w:rsid w:val="00785ADC"/>
    <w:rsid w:val="0079551A"/>
    <w:rsid w:val="007B514A"/>
    <w:rsid w:val="007D4BD3"/>
    <w:rsid w:val="007E642A"/>
    <w:rsid w:val="007F066F"/>
    <w:rsid w:val="007F1BF1"/>
    <w:rsid w:val="00803634"/>
    <w:rsid w:val="0082336A"/>
    <w:rsid w:val="00837DED"/>
    <w:rsid w:val="008434FD"/>
    <w:rsid w:val="0086284E"/>
    <w:rsid w:val="008803FC"/>
    <w:rsid w:val="00890554"/>
    <w:rsid w:val="008A4F24"/>
    <w:rsid w:val="008B3A91"/>
    <w:rsid w:val="008B4F37"/>
    <w:rsid w:val="008B5C8C"/>
    <w:rsid w:val="008D5163"/>
    <w:rsid w:val="0091301A"/>
    <w:rsid w:val="00951D6A"/>
    <w:rsid w:val="00962271"/>
    <w:rsid w:val="009B0F5B"/>
    <w:rsid w:val="009B632C"/>
    <w:rsid w:val="009C7784"/>
    <w:rsid w:val="009E0EEF"/>
    <w:rsid w:val="009E13AC"/>
    <w:rsid w:val="009F75A2"/>
    <w:rsid w:val="009F75A5"/>
    <w:rsid w:val="00A531E0"/>
    <w:rsid w:val="00A67105"/>
    <w:rsid w:val="00A70094"/>
    <w:rsid w:val="00A72723"/>
    <w:rsid w:val="00A82050"/>
    <w:rsid w:val="00AA53A7"/>
    <w:rsid w:val="00AE61EB"/>
    <w:rsid w:val="00B1036D"/>
    <w:rsid w:val="00B164A9"/>
    <w:rsid w:val="00B26F6F"/>
    <w:rsid w:val="00B3314A"/>
    <w:rsid w:val="00B874D0"/>
    <w:rsid w:val="00BB02D8"/>
    <w:rsid w:val="00BD105D"/>
    <w:rsid w:val="00C260BD"/>
    <w:rsid w:val="00C57906"/>
    <w:rsid w:val="00CB0840"/>
    <w:rsid w:val="00CC1776"/>
    <w:rsid w:val="00D2058A"/>
    <w:rsid w:val="00D21DE3"/>
    <w:rsid w:val="00D22EB2"/>
    <w:rsid w:val="00D23A29"/>
    <w:rsid w:val="00D363C3"/>
    <w:rsid w:val="00D4453D"/>
    <w:rsid w:val="00D65305"/>
    <w:rsid w:val="00D77D1F"/>
    <w:rsid w:val="00DB680E"/>
    <w:rsid w:val="00DD1F61"/>
    <w:rsid w:val="00DE1971"/>
    <w:rsid w:val="00E03676"/>
    <w:rsid w:val="00E03BD7"/>
    <w:rsid w:val="00E1381E"/>
    <w:rsid w:val="00E14830"/>
    <w:rsid w:val="00E423C4"/>
    <w:rsid w:val="00EC7A4A"/>
    <w:rsid w:val="00ED3D37"/>
    <w:rsid w:val="00EE6274"/>
    <w:rsid w:val="00EE702A"/>
    <w:rsid w:val="00EF0DE8"/>
    <w:rsid w:val="00F11AA9"/>
    <w:rsid w:val="00F4143F"/>
    <w:rsid w:val="00F458FA"/>
    <w:rsid w:val="00F473F4"/>
    <w:rsid w:val="00F61A4F"/>
    <w:rsid w:val="00F84D57"/>
    <w:rsid w:val="00FA6E2A"/>
    <w:rsid w:val="00FB21D1"/>
    <w:rsid w:val="00FC2EEA"/>
    <w:rsid w:val="00FC655C"/>
    <w:rsid w:val="00FE1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484DA8B0"/>
  <w14:defaultImageDpi w14:val="300"/>
  <w15:docId w15:val="{27F945C3-026D-4591-BD19-1F1466768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MS Mincho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3" w:uiPriority="43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pt-PT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F0EB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F0EB6"/>
  </w:style>
  <w:style w:type="paragraph" w:styleId="Footer">
    <w:name w:val="footer"/>
    <w:basedOn w:val="Normal"/>
    <w:link w:val="FooterChar"/>
    <w:uiPriority w:val="99"/>
    <w:unhideWhenUsed/>
    <w:rsid w:val="000F0EB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0EB6"/>
  </w:style>
  <w:style w:type="paragraph" w:styleId="BalloonText">
    <w:name w:val="Balloon Text"/>
    <w:basedOn w:val="Normal"/>
    <w:link w:val="BalloonTextChar"/>
    <w:uiPriority w:val="99"/>
    <w:semiHidden/>
    <w:unhideWhenUsed/>
    <w:rsid w:val="000F0EB6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F0EB6"/>
    <w:rPr>
      <w:rFonts w:ascii="Lucida Grande" w:hAnsi="Lucida Grande" w:cs="Lucida Grande"/>
      <w:sz w:val="18"/>
      <w:szCs w:val="18"/>
    </w:rPr>
  </w:style>
  <w:style w:type="table" w:styleId="TableGrid">
    <w:name w:val="Table Grid"/>
    <w:basedOn w:val="TableNormal"/>
    <w:uiPriority w:val="39"/>
    <w:rsid w:val="001E7680"/>
    <w:rPr>
      <w:rFonts w:asciiTheme="minorHAnsi" w:eastAsiaTheme="minorHAnsi" w:hAnsiTheme="minorHAnsi" w:cstheme="minorBidi"/>
      <w:sz w:val="22"/>
      <w:szCs w:val="22"/>
      <w:lang w:val="pt-PT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E768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paragraph" w:styleId="NoSpacing">
    <w:name w:val="No Spacing"/>
    <w:uiPriority w:val="1"/>
    <w:qFormat/>
    <w:rsid w:val="001E7680"/>
    <w:rPr>
      <w:rFonts w:asciiTheme="minorHAnsi" w:eastAsiaTheme="minorHAnsi" w:hAnsiTheme="minorHAnsi" w:cstheme="minorBidi"/>
      <w:sz w:val="22"/>
      <w:szCs w:val="22"/>
      <w:lang w:val="pt-PT" w:eastAsia="en-US"/>
    </w:rPr>
  </w:style>
  <w:style w:type="paragraph" w:styleId="Revision">
    <w:name w:val="Revision"/>
    <w:hidden/>
    <w:uiPriority w:val="71"/>
    <w:semiHidden/>
    <w:rsid w:val="00ED3D37"/>
    <w:rPr>
      <w:sz w:val="24"/>
      <w:szCs w:val="24"/>
      <w:lang w:val="pt-PT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ED3D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D3D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D3D37"/>
    <w:rPr>
      <w:lang w:val="pt-PT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D3D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D3D37"/>
    <w:rPr>
      <w:b/>
      <w:bCs/>
      <w:lang w:val="pt-PT" w:eastAsia="en-US"/>
    </w:rPr>
  </w:style>
  <w:style w:type="table" w:styleId="PlainTable3">
    <w:name w:val="Plain Table 3"/>
    <w:basedOn w:val="TableNormal"/>
    <w:uiPriority w:val="43"/>
    <w:rsid w:val="00FB21D1"/>
    <w:rPr>
      <w:rFonts w:asciiTheme="minorHAnsi" w:eastAsiaTheme="minorHAnsi" w:hAnsiTheme="minorHAnsi" w:cstheme="minorBidi"/>
      <w:sz w:val="22"/>
      <w:szCs w:val="22"/>
      <w:lang w:val="pt-PT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28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andala\Desktop\GdA\GdA_generic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2901A8-1B2C-40C9-A41E-9EC537199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C:\Users\etandala\Desktop\GdA\GdA_generico.dot</Template>
  <TotalTime>3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Weza</Company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9</cp:revision>
  <cp:lastPrinted>2022-03-31T15:25:00Z</cp:lastPrinted>
  <dcterms:created xsi:type="dcterms:W3CDTF">2024-12-18T12:15:00Z</dcterms:created>
  <dcterms:modified xsi:type="dcterms:W3CDTF">2024-12-18T14:58:00Z</dcterms:modified>
</cp:coreProperties>
</file>